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C92CA93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850229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4CC0F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B3CA1C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7227E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714266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0D247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7F0296C2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1814B5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DF386C" w14:textId="2D2F7DCD" w:rsidR="000E6CD2" w:rsidRPr="000E6CD2" w:rsidRDefault="00A47442" w:rsidP="0071206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10 70 / </w:t>
            </w:r>
            <w:r w:rsidR="00794D89">
              <w:rPr>
                <w:rFonts w:cs="Arial"/>
                <w:szCs w:val="20"/>
              </w:rPr>
              <w:t>106-26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846AD0" w14:textId="77777777" w:rsidR="000E6CD2" w:rsidRPr="000E6CD2" w:rsidRDefault="0018612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6CD2" w:rsidRPr="000E6CD2" w14:paraId="5D06720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5E919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03B36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A54D76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B522B52" w14:textId="473226B1" w:rsidR="000E6CD2" w:rsidRPr="000E6CD2" w:rsidRDefault="00794D89" w:rsidP="00464236">
            <w:pPr>
              <w:rPr>
                <w:rFonts w:cs="Arial"/>
                <w:szCs w:val="20"/>
              </w:rPr>
            </w:pPr>
            <w:r w:rsidRPr="00794D89">
              <w:rPr>
                <w:rFonts w:cs="Arial"/>
                <w:szCs w:val="20"/>
              </w:rPr>
              <w:t>Straßen- und Kanalbaumaßnahme Am Hupertspfad/Blumenweg in Werl</w:t>
            </w:r>
          </w:p>
        </w:tc>
      </w:tr>
      <w:tr w:rsidR="000E6CD2" w:rsidRPr="000E6CD2" w14:paraId="2361CE1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3D7A85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123156A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2B78C7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C56E3D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13197BF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9F97C12" w14:textId="77777777" w:rsidR="000E6CD2" w:rsidRPr="000E6CD2" w:rsidRDefault="000E6CD2" w:rsidP="00E0389D">
            <w:pPr>
              <w:rPr>
                <w:rFonts w:cs="Arial"/>
                <w:szCs w:val="20"/>
              </w:rPr>
            </w:pPr>
          </w:p>
        </w:tc>
      </w:tr>
    </w:tbl>
    <w:p w14:paraId="53B623EC" w14:textId="77777777" w:rsidR="000E6CD2" w:rsidRDefault="000E6CD2" w:rsidP="000E6CD2">
      <w:pPr>
        <w:rPr>
          <w:rFonts w:cs="Arial"/>
          <w:szCs w:val="20"/>
        </w:rPr>
      </w:pPr>
    </w:p>
    <w:p w14:paraId="0D8D097A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6B140A5" w14:textId="77777777" w:rsidR="000E6CD2" w:rsidRDefault="000E6CD2" w:rsidP="000E6CD2"/>
    <w:p w14:paraId="0909E40B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>anderer Unternehmen bedienen wird</w:t>
      </w:r>
      <w:r w:rsidR="00AE118B">
        <w:t xml:space="preserve"> </w:t>
      </w:r>
    </w:p>
    <w:p w14:paraId="5B7E3543" w14:textId="77777777" w:rsidR="000E6CD2" w:rsidRPr="000E6CD2" w:rsidRDefault="000E6CD2" w:rsidP="000E6CD2"/>
    <w:p w14:paraId="13CE3F2F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6A5A9A81" w14:textId="77777777" w:rsidR="000E6CD2" w:rsidRDefault="000E6CD2" w:rsidP="000E6CD2"/>
    <w:p w14:paraId="30E63C0D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2C62D921" w14:textId="77777777" w:rsidTr="00186129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9A9BDD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5A184B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56F87233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307F55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91D07F" w14:textId="77777777" w:rsidR="000E6CD2" w:rsidRPr="00EE7B92" w:rsidRDefault="00186129" w:rsidP="002804BF">
            <w:pPr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5505B617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441F51B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4164D9D6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66D18A1F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2777E8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202FDA2C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1FEBD12D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0FACB3B0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6F76140B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517F6CC3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34C46378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6D28CE4E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6A3F506F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07C5A5F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DA3A6B5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186129" w:rsidRPr="00EE7B92" w14:paraId="00CD5980" w14:textId="77777777" w:rsidTr="0018612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9FD94A2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22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03BCA51" w14:textId="77777777" w:rsidR="00186129" w:rsidRDefault="00186129">
            <w:r w:rsidRPr="00727EE4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27EE4">
              <w:rPr>
                <w:rFonts w:cs="Arial"/>
                <w:szCs w:val="20"/>
              </w:rPr>
              <w:instrText xml:space="preserve"> FORMTEXT </w:instrText>
            </w:r>
            <w:r w:rsidRPr="00727EE4">
              <w:rPr>
                <w:rFonts w:cs="Arial"/>
                <w:szCs w:val="20"/>
              </w:rPr>
            </w:r>
            <w:r w:rsidRPr="00727EE4">
              <w:rPr>
                <w:rFonts w:cs="Arial"/>
                <w:szCs w:val="20"/>
              </w:rPr>
              <w:fldChar w:fldCharType="separate"/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noProof/>
                <w:szCs w:val="20"/>
              </w:rPr>
              <w:t> </w:t>
            </w:r>
            <w:r w:rsidRPr="00727EE4"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52F7B3AF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EF2F55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572A7603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B523C9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398AE5D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FE4070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FAB904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60997D7D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65EC72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2C8FE7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51469DF9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7005E3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39EE1BC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4AFFFEB6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272789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2247097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6AB5B259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DB6C40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1D4C5D1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871A9" w:rsidRPr="000E6CD2" w14:paraId="624F7F3E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787EEDA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4E2F7F7" w14:textId="77777777" w:rsidR="002871A9" w:rsidRPr="000E6CD2" w:rsidDel="002871A9" w:rsidRDefault="00186129" w:rsidP="00EE7B92">
            <w:pPr>
              <w:jc w:val="center"/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1ED1566D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A6F61" w14:textId="77777777" w:rsidR="003724FA" w:rsidRDefault="003724FA">
      <w:r>
        <w:separator/>
      </w:r>
    </w:p>
  </w:endnote>
  <w:endnote w:type="continuationSeparator" w:id="0">
    <w:p w14:paraId="1A96A798" w14:textId="77777777"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C92E81E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2B06F41C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4CF99FB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8B71AD4" wp14:editId="538D3006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6B531AC8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6E375A5F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206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206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ADFBF9D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161EB" w14:textId="77777777" w:rsidR="003724FA" w:rsidRDefault="003724FA">
      <w:r>
        <w:separator/>
      </w:r>
    </w:p>
  </w:footnote>
  <w:footnote w:type="continuationSeparator" w:id="0">
    <w:p w14:paraId="034F15CC" w14:textId="77777777"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AB96C" w14:textId="77777777" w:rsidR="00B63072" w:rsidRDefault="00B63072" w:rsidP="000E6CD2">
    <w:pPr>
      <w:pStyle w:val="Kopfzeile"/>
    </w:pPr>
    <w:r>
      <w:t>235</w:t>
    </w:r>
  </w:p>
  <w:p w14:paraId="1E084C2A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31411868">
    <w:abstractNumId w:val="0"/>
  </w:num>
  <w:num w:numId="2" w16cid:durableId="9765815">
    <w:abstractNumId w:val="4"/>
  </w:num>
  <w:num w:numId="3" w16cid:durableId="1357004954">
    <w:abstractNumId w:val="5"/>
  </w:num>
  <w:num w:numId="4" w16cid:durableId="1099913203">
    <w:abstractNumId w:val="12"/>
  </w:num>
  <w:num w:numId="5" w16cid:durableId="899444704">
    <w:abstractNumId w:val="8"/>
  </w:num>
  <w:num w:numId="6" w16cid:durableId="151919440">
    <w:abstractNumId w:val="2"/>
  </w:num>
  <w:num w:numId="7" w16cid:durableId="2071494317">
    <w:abstractNumId w:val="10"/>
  </w:num>
  <w:num w:numId="8" w16cid:durableId="2085957257">
    <w:abstractNumId w:val="7"/>
  </w:num>
  <w:num w:numId="9" w16cid:durableId="1469592928">
    <w:abstractNumId w:val="11"/>
  </w:num>
  <w:num w:numId="10" w16cid:durableId="340402570">
    <w:abstractNumId w:val="3"/>
  </w:num>
  <w:num w:numId="11" w16cid:durableId="696351399">
    <w:abstractNumId w:val="9"/>
  </w:num>
  <w:num w:numId="12" w16cid:durableId="1069042002">
    <w:abstractNumId w:val="9"/>
  </w:num>
  <w:num w:numId="13" w16cid:durableId="1762067547">
    <w:abstractNumId w:val="9"/>
  </w:num>
  <w:num w:numId="14" w16cid:durableId="1946691401">
    <w:abstractNumId w:val="9"/>
  </w:num>
  <w:num w:numId="15" w16cid:durableId="1012538166">
    <w:abstractNumId w:val="9"/>
  </w:num>
  <w:num w:numId="16" w16cid:durableId="1739476968">
    <w:abstractNumId w:val="1"/>
  </w:num>
  <w:num w:numId="17" w16cid:durableId="348873325">
    <w:abstractNumId w:val="1"/>
  </w:num>
  <w:num w:numId="18" w16cid:durableId="11144038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233C8"/>
    <w:rsid w:val="0003433A"/>
    <w:rsid w:val="0005583E"/>
    <w:rsid w:val="00074AA6"/>
    <w:rsid w:val="000849CE"/>
    <w:rsid w:val="000927C6"/>
    <w:rsid w:val="000A76B0"/>
    <w:rsid w:val="000E6CD2"/>
    <w:rsid w:val="000F026E"/>
    <w:rsid w:val="00110816"/>
    <w:rsid w:val="001134D5"/>
    <w:rsid w:val="00127C79"/>
    <w:rsid w:val="001309CB"/>
    <w:rsid w:val="001426F7"/>
    <w:rsid w:val="00144CE1"/>
    <w:rsid w:val="00186129"/>
    <w:rsid w:val="001C509D"/>
    <w:rsid w:val="001C586A"/>
    <w:rsid w:val="001D4523"/>
    <w:rsid w:val="001E1AFE"/>
    <w:rsid w:val="001E2220"/>
    <w:rsid w:val="001E5B9B"/>
    <w:rsid w:val="001F4504"/>
    <w:rsid w:val="002412AE"/>
    <w:rsid w:val="002517FD"/>
    <w:rsid w:val="00263542"/>
    <w:rsid w:val="002804BF"/>
    <w:rsid w:val="002871A9"/>
    <w:rsid w:val="002C403D"/>
    <w:rsid w:val="002F4952"/>
    <w:rsid w:val="002F587D"/>
    <w:rsid w:val="00327698"/>
    <w:rsid w:val="0034729A"/>
    <w:rsid w:val="00363610"/>
    <w:rsid w:val="003724FA"/>
    <w:rsid w:val="00375067"/>
    <w:rsid w:val="00385716"/>
    <w:rsid w:val="003A36E9"/>
    <w:rsid w:val="003C19AD"/>
    <w:rsid w:val="003D3E99"/>
    <w:rsid w:val="003E2CD4"/>
    <w:rsid w:val="003F452E"/>
    <w:rsid w:val="0040491F"/>
    <w:rsid w:val="00424038"/>
    <w:rsid w:val="0044744E"/>
    <w:rsid w:val="0045228F"/>
    <w:rsid w:val="00456F15"/>
    <w:rsid w:val="0045726B"/>
    <w:rsid w:val="00464236"/>
    <w:rsid w:val="00465851"/>
    <w:rsid w:val="0047055A"/>
    <w:rsid w:val="00480ABD"/>
    <w:rsid w:val="00492429"/>
    <w:rsid w:val="004A432C"/>
    <w:rsid w:val="004C06A9"/>
    <w:rsid w:val="004C5609"/>
    <w:rsid w:val="00504487"/>
    <w:rsid w:val="00506B3D"/>
    <w:rsid w:val="005333C9"/>
    <w:rsid w:val="00554D62"/>
    <w:rsid w:val="00573601"/>
    <w:rsid w:val="00585790"/>
    <w:rsid w:val="005A331C"/>
    <w:rsid w:val="005C41DA"/>
    <w:rsid w:val="005D5C26"/>
    <w:rsid w:val="005F152F"/>
    <w:rsid w:val="005F41CD"/>
    <w:rsid w:val="00605DD3"/>
    <w:rsid w:val="00606550"/>
    <w:rsid w:val="00614636"/>
    <w:rsid w:val="00640260"/>
    <w:rsid w:val="00640831"/>
    <w:rsid w:val="006A021C"/>
    <w:rsid w:val="006A5AED"/>
    <w:rsid w:val="006B7CF1"/>
    <w:rsid w:val="006D403D"/>
    <w:rsid w:val="006D70A3"/>
    <w:rsid w:val="00712061"/>
    <w:rsid w:val="00734EDE"/>
    <w:rsid w:val="00746498"/>
    <w:rsid w:val="00765A42"/>
    <w:rsid w:val="007723ED"/>
    <w:rsid w:val="0078194F"/>
    <w:rsid w:val="00794D89"/>
    <w:rsid w:val="007A2D3F"/>
    <w:rsid w:val="00801944"/>
    <w:rsid w:val="0082767C"/>
    <w:rsid w:val="008C475F"/>
    <w:rsid w:val="008C6237"/>
    <w:rsid w:val="008D66B5"/>
    <w:rsid w:val="008E2912"/>
    <w:rsid w:val="008E3DF1"/>
    <w:rsid w:val="00910F0B"/>
    <w:rsid w:val="00916671"/>
    <w:rsid w:val="00927DEE"/>
    <w:rsid w:val="00936A82"/>
    <w:rsid w:val="00962412"/>
    <w:rsid w:val="0097166A"/>
    <w:rsid w:val="00976383"/>
    <w:rsid w:val="00984803"/>
    <w:rsid w:val="009A6E63"/>
    <w:rsid w:val="009C14BE"/>
    <w:rsid w:val="009C3CF6"/>
    <w:rsid w:val="00A00872"/>
    <w:rsid w:val="00A31334"/>
    <w:rsid w:val="00A42DE8"/>
    <w:rsid w:val="00A4744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03AC6"/>
    <w:rsid w:val="00B2775A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42477"/>
    <w:rsid w:val="00C5339F"/>
    <w:rsid w:val="00C62A16"/>
    <w:rsid w:val="00C764C5"/>
    <w:rsid w:val="00CD156A"/>
    <w:rsid w:val="00CD54C7"/>
    <w:rsid w:val="00CD6AAD"/>
    <w:rsid w:val="00D05C74"/>
    <w:rsid w:val="00D2240F"/>
    <w:rsid w:val="00D6072E"/>
    <w:rsid w:val="00D71CAD"/>
    <w:rsid w:val="00D75523"/>
    <w:rsid w:val="00D848CD"/>
    <w:rsid w:val="00D97BBF"/>
    <w:rsid w:val="00DA276D"/>
    <w:rsid w:val="00DB5E39"/>
    <w:rsid w:val="00DC0BEF"/>
    <w:rsid w:val="00DC2EA6"/>
    <w:rsid w:val="00DC7E08"/>
    <w:rsid w:val="00DE2F64"/>
    <w:rsid w:val="00DE74F3"/>
    <w:rsid w:val="00DF1224"/>
    <w:rsid w:val="00E02FAA"/>
    <w:rsid w:val="00E0389D"/>
    <w:rsid w:val="00E07DE0"/>
    <w:rsid w:val="00E25066"/>
    <w:rsid w:val="00E322E9"/>
    <w:rsid w:val="00E6087B"/>
    <w:rsid w:val="00E655AE"/>
    <w:rsid w:val="00E85EBB"/>
    <w:rsid w:val="00EA41FC"/>
    <w:rsid w:val="00EB44CE"/>
    <w:rsid w:val="00EC7AED"/>
    <w:rsid w:val="00ED334F"/>
    <w:rsid w:val="00EE496F"/>
    <w:rsid w:val="00EE7B92"/>
    <w:rsid w:val="00EF64E3"/>
    <w:rsid w:val="00F072E0"/>
    <w:rsid w:val="00F133C2"/>
    <w:rsid w:val="00F21669"/>
    <w:rsid w:val="00F27E1A"/>
    <w:rsid w:val="00F32C49"/>
    <w:rsid w:val="00F470F8"/>
    <w:rsid w:val="00F6127C"/>
    <w:rsid w:val="00F77CE1"/>
    <w:rsid w:val="00FA0151"/>
    <w:rsid w:val="00FA4F96"/>
    <w:rsid w:val="00FC0982"/>
    <w:rsid w:val="00FD49AF"/>
    <w:rsid w:val="00FD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  <w14:docId w14:val="21D98A57"/>
  <w15:docId w15:val="{A0A6EE3C-F71F-4975-9292-821D15CE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109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Lüblinghoff, Martin</cp:lastModifiedBy>
  <cp:revision>32</cp:revision>
  <cp:lastPrinted>2020-03-24T09:16:00Z</cp:lastPrinted>
  <dcterms:created xsi:type="dcterms:W3CDTF">2021-07-05T10:31:00Z</dcterms:created>
  <dcterms:modified xsi:type="dcterms:W3CDTF">2026-06-15T14:26:00Z</dcterms:modified>
</cp:coreProperties>
</file>